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6A7" w:rsidRDefault="007B26A7" w:rsidP="007B2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KYRE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B26A7" w:rsidRDefault="007B26A7" w:rsidP="007B2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Wire drawer.</w:t>
      </w:r>
    </w:p>
    <w:p w:rsidR="007B26A7" w:rsidRDefault="007B26A7" w:rsidP="007B26A7">
      <w:pPr>
        <w:rPr>
          <w:rFonts w:ascii="Times New Roman" w:hAnsi="Times New Roman" w:cs="Times New Roman"/>
        </w:rPr>
      </w:pPr>
    </w:p>
    <w:p w:rsidR="007B26A7" w:rsidRDefault="007B26A7" w:rsidP="007B26A7">
      <w:pPr>
        <w:rPr>
          <w:rFonts w:ascii="Times New Roman" w:hAnsi="Times New Roman" w:cs="Times New Roman"/>
        </w:rPr>
      </w:pPr>
    </w:p>
    <w:p w:rsidR="007B26A7" w:rsidRDefault="007B26A7" w:rsidP="007B2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Coventry, Prior of Coventry(q.v.), brought a plaint of trespass and</w:t>
      </w:r>
    </w:p>
    <w:p w:rsidR="007B26A7" w:rsidRDefault="007B26A7" w:rsidP="007B2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assault of a servant against him and ten others also from Coventry.</w:t>
      </w:r>
    </w:p>
    <w:p w:rsidR="007B26A7" w:rsidRDefault="007B26A7" w:rsidP="007B2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B26A7" w:rsidRDefault="007B26A7" w:rsidP="007B26A7">
      <w:pPr>
        <w:rPr>
          <w:rFonts w:ascii="Times New Roman" w:hAnsi="Times New Roman" w:cs="Times New Roman"/>
        </w:rPr>
      </w:pPr>
    </w:p>
    <w:p w:rsidR="007B26A7" w:rsidRDefault="007B26A7" w:rsidP="007B26A7">
      <w:pPr>
        <w:rPr>
          <w:rFonts w:ascii="Times New Roman" w:hAnsi="Times New Roman" w:cs="Times New Roman"/>
        </w:rPr>
      </w:pPr>
    </w:p>
    <w:p w:rsidR="007B26A7" w:rsidRDefault="007B26A7" w:rsidP="007B26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2017</w:t>
      </w:r>
    </w:p>
    <w:p w:rsidR="006B2F86" w:rsidRPr="00E71FC3" w:rsidRDefault="007B26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6A7" w:rsidRDefault="007B26A7" w:rsidP="00E71FC3">
      <w:r>
        <w:separator/>
      </w:r>
    </w:p>
  </w:endnote>
  <w:endnote w:type="continuationSeparator" w:id="0">
    <w:p w:rsidR="007B26A7" w:rsidRDefault="007B26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6A7" w:rsidRDefault="007B26A7" w:rsidP="00E71FC3">
      <w:r>
        <w:separator/>
      </w:r>
    </w:p>
  </w:footnote>
  <w:footnote w:type="continuationSeparator" w:id="0">
    <w:p w:rsidR="007B26A7" w:rsidRDefault="007B26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6A7"/>
    <w:rsid w:val="001A7C09"/>
    <w:rsid w:val="00577BD5"/>
    <w:rsid w:val="00656CBA"/>
    <w:rsid w:val="006A1F77"/>
    <w:rsid w:val="00733BE7"/>
    <w:rsid w:val="007B26A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B0F269-58FC-476A-8F2A-84CA2EFA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26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B26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2017-08-12T18:48:00Z</dcterms:created>
  <dcterms:modified xsi:type="dcterms:W3CDTF">2017-08-12T18:48:00Z</dcterms:modified>
</cp:coreProperties>
</file>